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E97EC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PLUMSTEAD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1400 – 1445)</w:t>
      </w:r>
    </w:p>
    <w:p w14:paraId="27B72C0D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3921B71B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5D7A4C1E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Annie Elizabeth </w:t>
      </w:r>
      <w:proofErr w:type="gramStart"/>
      <w:r>
        <w:rPr>
          <w:rFonts w:cs="Times New Roman"/>
          <w:szCs w:val="24"/>
        </w:rPr>
        <w:t>Palmer(</w:t>
      </w:r>
      <w:proofErr w:type="gramEnd"/>
      <w:r>
        <w:rPr>
          <w:rFonts w:cs="Times New Roman"/>
          <w:szCs w:val="24"/>
        </w:rPr>
        <w:t>1400 – 1422)</w:t>
      </w:r>
    </w:p>
    <w:p w14:paraId="37C6F56A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66C1A72B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William(q.v.).     (ibid.)</w:t>
      </w:r>
    </w:p>
    <w:p w14:paraId="2E36F749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0DB97D1F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2001BA52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May1445</w:t>
      </w:r>
      <w:r>
        <w:rPr>
          <w:rFonts w:cs="Times New Roman"/>
          <w:szCs w:val="24"/>
        </w:rPr>
        <w:tab/>
        <w:t>He died, in Gresham, Norfolk.   (ibid.)</w:t>
      </w:r>
    </w:p>
    <w:p w14:paraId="7D55AE22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5B064017" w14:textId="77777777" w:rsidR="009721DE" w:rsidRDefault="009721DE" w:rsidP="009721DE">
      <w:pPr>
        <w:pStyle w:val="NoSpacing"/>
        <w:rPr>
          <w:rFonts w:cs="Times New Roman"/>
          <w:szCs w:val="24"/>
        </w:rPr>
      </w:pPr>
    </w:p>
    <w:p w14:paraId="19D5A85F" w14:textId="77777777" w:rsidR="009721DE" w:rsidRDefault="009721DE" w:rsidP="00972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2023</w:t>
      </w:r>
    </w:p>
    <w:p w14:paraId="6CA3061F" w14:textId="0756001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0B0F" w14:textId="77777777" w:rsidR="009721DE" w:rsidRDefault="009721DE" w:rsidP="009139A6">
      <w:r>
        <w:separator/>
      </w:r>
    </w:p>
  </w:endnote>
  <w:endnote w:type="continuationSeparator" w:id="0">
    <w:p w14:paraId="53639501" w14:textId="77777777" w:rsidR="009721DE" w:rsidRDefault="009721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EA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8E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DF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2165" w14:textId="77777777" w:rsidR="009721DE" w:rsidRDefault="009721DE" w:rsidP="009139A6">
      <w:r>
        <w:separator/>
      </w:r>
    </w:p>
  </w:footnote>
  <w:footnote w:type="continuationSeparator" w:id="0">
    <w:p w14:paraId="6395C835" w14:textId="77777777" w:rsidR="009721DE" w:rsidRDefault="009721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F0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1F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87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DE"/>
    <w:rsid w:val="000666E0"/>
    <w:rsid w:val="002510B7"/>
    <w:rsid w:val="00463C73"/>
    <w:rsid w:val="005C130B"/>
    <w:rsid w:val="007A60FE"/>
    <w:rsid w:val="00826F5C"/>
    <w:rsid w:val="009139A6"/>
    <w:rsid w:val="009448BB"/>
    <w:rsid w:val="00947624"/>
    <w:rsid w:val="009721DE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7F3A9"/>
  <w15:chartTrackingRefBased/>
  <w15:docId w15:val="{5BB665F9-9B42-41D1-9F6C-9C495CD0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2023-12-14T20:25:00Z</dcterms:created>
  <dcterms:modified xsi:type="dcterms:W3CDTF">2023-12-14T20:50:00Z</dcterms:modified>
</cp:coreProperties>
</file>